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0E4" w:rsidRDefault="000D70E4" w:rsidP="000D70E4">
      <w:pPr>
        <w:pStyle w:val="berschrift1"/>
      </w:pPr>
      <w:r>
        <w:t>L01-4-14 Leute, Leute – Fragen zur Person</w:t>
      </w:r>
    </w:p>
    <w:p w:rsidR="000D70E4" w:rsidRDefault="000D70E4" w:rsidP="000D70E4">
      <w:pPr>
        <w:spacing w:line="360" w:lineRule="auto"/>
      </w:pPr>
    </w:p>
    <w:p w:rsidR="000D70E4" w:rsidRDefault="000D70E4" w:rsidP="000D70E4">
      <w:pPr>
        <w:spacing w:line="360" w:lineRule="auto"/>
      </w:pPr>
      <w:r>
        <w:t>Wie heißt er/sie? / Wie heißen sie?</w:t>
      </w:r>
    </w:p>
    <w:p w:rsidR="000D70E4" w:rsidRDefault="000D70E4" w:rsidP="000D70E4">
      <w:pPr>
        <w:spacing w:line="360" w:lineRule="auto"/>
      </w:pPr>
      <w:r>
        <w:t>Was ist er/sie/[Name]s von Beruf?</w:t>
      </w:r>
    </w:p>
    <w:p w:rsidR="000D70E4" w:rsidRDefault="000D70E4" w:rsidP="000D70E4">
      <w:pPr>
        <w:spacing w:line="360" w:lineRule="auto"/>
      </w:pPr>
      <w:r>
        <w:t>Ist er/sie/[Name] verheiratet? Sind sie/[Name] verheiratet?</w:t>
      </w:r>
    </w:p>
    <w:p w:rsidR="000D70E4" w:rsidRDefault="000D70E4" w:rsidP="000D70E4">
      <w:pPr>
        <w:spacing w:line="360" w:lineRule="auto"/>
      </w:pPr>
      <w:r>
        <w:t>Hat er/sie/[Name] Kinder? Haben sie/[Name] Kinder? Nein/Ja…</w:t>
      </w:r>
    </w:p>
    <w:p w:rsidR="000D70E4" w:rsidRDefault="000D70E4" w:rsidP="000D70E4">
      <w:pPr>
        <w:spacing w:line="360" w:lineRule="auto"/>
      </w:pPr>
      <w:r>
        <w:t>Wie alt ist er/sie/[Name]?</w:t>
      </w:r>
    </w:p>
    <w:p w:rsidR="000D70E4" w:rsidRDefault="000D70E4" w:rsidP="000D70E4">
      <w:pPr>
        <w:spacing w:line="360" w:lineRule="auto"/>
      </w:pPr>
      <w:r>
        <w:t>Was sind seine/ihre/[Name]s Hobbys?</w:t>
      </w:r>
    </w:p>
    <w:p w:rsidR="009056A6" w:rsidRPr="00450272" w:rsidRDefault="009056A6" w:rsidP="00450272">
      <w:bookmarkStart w:id="0" w:name="_GoBack"/>
      <w:bookmarkEnd w:id="0"/>
    </w:p>
    <w:sectPr w:rsidR="009056A6" w:rsidRPr="00450272" w:rsidSect="008A1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98D" w:rsidRDefault="0067598D">
      <w:r>
        <w:separator/>
      </w:r>
    </w:p>
  </w:endnote>
  <w:endnote w:type="continuationSeparator" w:id="0">
    <w:p w:rsidR="0067598D" w:rsidRDefault="00675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0D70E4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© 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98D" w:rsidRDefault="0067598D">
      <w:r>
        <w:separator/>
      </w:r>
    </w:p>
  </w:footnote>
  <w:footnote w:type="continuationSeparator" w:id="0">
    <w:p w:rsidR="0067598D" w:rsidRDefault="006759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Pr="00D356D5" w:rsidRDefault="00E50A01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0E4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D70E4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779BA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7598D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5580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356D5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D70E4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D70E4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ho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hoch.dotx</Template>
  <TotalTime>0</TotalTime>
  <Pages>1</Pages>
  <Words>40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Ristow</dc:creator>
  <cp:lastModifiedBy>Frank Ristow</cp:lastModifiedBy>
  <cp:revision>1</cp:revision>
  <dcterms:created xsi:type="dcterms:W3CDTF">2011-07-18T11:16:00Z</dcterms:created>
  <dcterms:modified xsi:type="dcterms:W3CDTF">2011-07-18T11:16:00Z</dcterms:modified>
</cp:coreProperties>
</file>